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19410C" w:rsidP="006317C0">
            <w:pPr>
              <w:spacing w:after="0" w:line="240" w:lineRule="auto"/>
              <w:jc w:val="both"/>
              <w:rPr>
                <w:rFonts w:ascii="Times New Roman" w:eastAsia="Times New Roman" w:hAnsi="Times New Roman"/>
                <w:sz w:val="24"/>
                <w:szCs w:val="24"/>
              </w:rPr>
            </w:pPr>
            <w:r>
              <w:rPr>
                <w:rFonts w:ascii="Times New Roman" w:hAnsi="Times New Roman"/>
              </w:rPr>
              <w:t xml:space="preserve">д. </w:t>
            </w:r>
            <w:r w:rsidR="006317C0">
              <w:rPr>
                <w:rFonts w:ascii="Times New Roman" w:hAnsi="Times New Roman"/>
              </w:rPr>
              <w:t>Фролы</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BB12D1">
            <w:pPr>
              <w:rPr>
                <w:sz w:val="24"/>
                <w:szCs w:val="24"/>
              </w:rPr>
            </w:pPr>
            <w:r>
              <w:rPr>
                <w:rFonts w:ascii="Times New Roman" w:hAnsi="Times New Roman"/>
                <w:sz w:val="24"/>
                <w:szCs w:val="24"/>
              </w:rPr>
              <w:t>1</w:t>
            </w:r>
            <w:r w:rsidR="00BB12D1">
              <w:rPr>
                <w:rFonts w:ascii="Times New Roman" w:hAnsi="Times New Roman"/>
                <w:sz w:val="24"/>
                <w:szCs w:val="24"/>
              </w:rPr>
              <w:t>5</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sidR="00BB12D1">
              <w:rPr>
                <w:rFonts w:ascii="Times New Roman" w:hAnsi="Times New Roman"/>
                <w:sz w:val="24"/>
                <w:szCs w:val="24"/>
              </w:rPr>
              <w:t>13</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6317C0">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w:t>
            </w:r>
            <w:r w:rsidR="00AA0D99">
              <w:rPr>
                <w:rFonts w:ascii="Times New Roman" w:hAnsi="Times New Roman"/>
                <w:sz w:val="24"/>
                <w:szCs w:val="24"/>
              </w:rPr>
              <w:t>е</w:t>
            </w:r>
            <w:r w:rsidR="00D776F0" w:rsidRPr="00F978D1">
              <w:rPr>
                <w:rFonts w:ascii="Times New Roman" w:hAnsi="Times New Roman"/>
                <w:sz w:val="24"/>
                <w:szCs w:val="24"/>
              </w:rPr>
              <w:t xml:space="preserve">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BC7BDF">
              <w:rPr>
                <w:rFonts w:ascii="Times New Roman" w:hAnsi="Times New Roman"/>
              </w:rPr>
              <w:t xml:space="preserve">д. </w:t>
            </w:r>
            <w:r w:rsidR="006317C0">
              <w:rPr>
                <w:rFonts w:ascii="Times New Roman" w:hAnsi="Times New Roman"/>
              </w:rPr>
              <w:t>Фролы</w:t>
            </w:r>
            <w:r w:rsidR="00152C47">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w:t>
            </w:r>
            <w:r w:rsidR="00BB12D1">
              <w:rPr>
                <w:rFonts w:ascii="Times New Roman" w:hAnsi="Times New Roman"/>
                <w:sz w:val="24"/>
                <w:szCs w:val="24"/>
              </w:rPr>
              <w:t>5</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BB12D1">
              <w:rPr>
                <w:rFonts w:ascii="Times New Roman" w:hAnsi="Times New Roman"/>
                <w:sz w:val="24"/>
                <w:szCs w:val="24"/>
              </w:rPr>
              <w:t>13</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AA0D99">
              <w:rPr>
                <w:rFonts w:ascii="Times New Roman" w:hAnsi="Times New Roman"/>
                <w:sz w:val="24"/>
                <w:szCs w:val="24"/>
              </w:rPr>
              <w:t>12</w:t>
            </w:r>
            <w:r w:rsidR="008F7605">
              <w:rPr>
                <w:rFonts w:ascii="Times New Roman" w:hAnsi="Times New Roman"/>
                <w:sz w:val="24"/>
                <w:szCs w:val="24"/>
              </w:rPr>
              <w:t>-</w:t>
            </w:r>
            <w:r w:rsidR="006317C0">
              <w:rPr>
                <w:rFonts w:ascii="Times New Roman" w:hAnsi="Times New Roman"/>
                <w:sz w:val="24"/>
                <w:szCs w:val="24"/>
              </w:rPr>
              <w:t>3</w:t>
            </w:r>
            <w:r w:rsidR="008F7605">
              <w:rPr>
                <w:rFonts w:ascii="Times New Roman" w:hAnsi="Times New Roman"/>
                <w:sz w:val="24"/>
                <w:szCs w:val="24"/>
              </w:rPr>
              <w:t>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AA0D99">
              <w:rPr>
                <w:rFonts w:ascii="Times New Roman" w:hAnsi="Times New Roman"/>
              </w:rPr>
              <w:t xml:space="preserve">районе </w:t>
            </w:r>
            <w:r w:rsidR="006317C0">
              <w:rPr>
                <w:rFonts w:ascii="Times New Roman" w:hAnsi="Times New Roman"/>
              </w:rPr>
              <w:t xml:space="preserve">здания магазина по адресу: Свердловская область, </w:t>
            </w:r>
            <w:proofErr w:type="spellStart"/>
            <w:r w:rsidR="006317C0">
              <w:rPr>
                <w:rFonts w:ascii="Times New Roman" w:hAnsi="Times New Roman"/>
              </w:rPr>
              <w:t>Пышминский</w:t>
            </w:r>
            <w:proofErr w:type="spellEnd"/>
            <w:r w:rsidR="006317C0">
              <w:rPr>
                <w:rFonts w:ascii="Times New Roman" w:hAnsi="Times New Roman"/>
              </w:rPr>
              <w:t xml:space="preserve"> район, д. Фролы, ул. Ворошилова, 19.</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зарегистрирован </w:t>
            </w:r>
            <w:r w:rsidR="006317C0">
              <w:rPr>
                <w:rFonts w:ascii="Times New Roman" w:hAnsi="Times New Roman"/>
                <w:sz w:val="24"/>
                <w:szCs w:val="24"/>
              </w:rPr>
              <w:t>1</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p>
          <w:p w:rsidR="00776683" w:rsidRPr="00960EAB" w:rsidRDefault="00776683" w:rsidP="0019410C">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503B9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503B9A">
              <w:rPr>
                <w:rFonts w:ascii="Times New Roman" w:hAnsi="Times New Roman"/>
                <w:sz w:val="24"/>
                <w:szCs w:val="24"/>
              </w:rPr>
              <w:t>13</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6317C0"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721" w:rsidRDefault="00713721" w:rsidP="000A5E40">
      <w:pPr>
        <w:spacing w:after="0" w:line="240" w:lineRule="auto"/>
      </w:pPr>
      <w:r>
        <w:separator/>
      </w:r>
    </w:p>
  </w:endnote>
  <w:endnote w:type="continuationSeparator" w:id="0">
    <w:p w:rsidR="00713721" w:rsidRDefault="00713721"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6A0B16"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6317C0">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721" w:rsidRDefault="00713721" w:rsidP="000A5E40">
      <w:pPr>
        <w:spacing w:after="0" w:line="240" w:lineRule="auto"/>
      </w:pPr>
      <w:r>
        <w:separator/>
      </w:r>
    </w:p>
  </w:footnote>
  <w:footnote w:type="continuationSeparator" w:id="0">
    <w:p w:rsidR="00713721" w:rsidRDefault="00713721"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9026"/>
  </w:hdrShapeDefaults>
  <w:footnotePr>
    <w:footnote w:id="-1"/>
    <w:footnote w:id="0"/>
  </w:footnotePr>
  <w:endnotePr>
    <w:endnote w:id="-1"/>
    <w:endnote w:id="0"/>
  </w:endnotePr>
  <w:compat/>
  <w:rsids>
    <w:rsidRoot w:val="004F26BE"/>
    <w:rsid w:val="00010D61"/>
    <w:rsid w:val="0001483D"/>
    <w:rsid w:val="000450A1"/>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2346"/>
    <w:rsid w:val="00104769"/>
    <w:rsid w:val="00104B6A"/>
    <w:rsid w:val="00107BF0"/>
    <w:rsid w:val="001111E4"/>
    <w:rsid w:val="0011276D"/>
    <w:rsid w:val="001133FB"/>
    <w:rsid w:val="00122011"/>
    <w:rsid w:val="001237BD"/>
    <w:rsid w:val="00124AA8"/>
    <w:rsid w:val="00127BA6"/>
    <w:rsid w:val="0013164F"/>
    <w:rsid w:val="001351F1"/>
    <w:rsid w:val="00152C47"/>
    <w:rsid w:val="00153247"/>
    <w:rsid w:val="00155A9E"/>
    <w:rsid w:val="0015614C"/>
    <w:rsid w:val="0015726A"/>
    <w:rsid w:val="00161E0D"/>
    <w:rsid w:val="00164EE0"/>
    <w:rsid w:val="00167640"/>
    <w:rsid w:val="00174B22"/>
    <w:rsid w:val="00192041"/>
    <w:rsid w:val="0019410C"/>
    <w:rsid w:val="001978CD"/>
    <w:rsid w:val="001A4000"/>
    <w:rsid w:val="001A4FD4"/>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54C9B"/>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011D"/>
    <w:rsid w:val="00363D57"/>
    <w:rsid w:val="00364BCA"/>
    <w:rsid w:val="00364C58"/>
    <w:rsid w:val="0036609E"/>
    <w:rsid w:val="003672DD"/>
    <w:rsid w:val="00375F8B"/>
    <w:rsid w:val="0038092B"/>
    <w:rsid w:val="00380DC4"/>
    <w:rsid w:val="00385127"/>
    <w:rsid w:val="00385553"/>
    <w:rsid w:val="003934A9"/>
    <w:rsid w:val="003A16FC"/>
    <w:rsid w:val="003B1D4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86633"/>
    <w:rsid w:val="00490E51"/>
    <w:rsid w:val="00495909"/>
    <w:rsid w:val="00495D0F"/>
    <w:rsid w:val="004A7D28"/>
    <w:rsid w:val="004B0ED6"/>
    <w:rsid w:val="004B14CC"/>
    <w:rsid w:val="004B1B9E"/>
    <w:rsid w:val="004B556B"/>
    <w:rsid w:val="004C5CB8"/>
    <w:rsid w:val="004D636B"/>
    <w:rsid w:val="004E31FF"/>
    <w:rsid w:val="004F04F9"/>
    <w:rsid w:val="004F116C"/>
    <w:rsid w:val="004F26BE"/>
    <w:rsid w:val="004F3F37"/>
    <w:rsid w:val="00503B9A"/>
    <w:rsid w:val="0050733F"/>
    <w:rsid w:val="00507AFD"/>
    <w:rsid w:val="00517F23"/>
    <w:rsid w:val="00524152"/>
    <w:rsid w:val="005312F6"/>
    <w:rsid w:val="00533FD4"/>
    <w:rsid w:val="0053415D"/>
    <w:rsid w:val="0053689A"/>
    <w:rsid w:val="0055299E"/>
    <w:rsid w:val="00556F63"/>
    <w:rsid w:val="00563EEA"/>
    <w:rsid w:val="00565F50"/>
    <w:rsid w:val="0057767E"/>
    <w:rsid w:val="00583589"/>
    <w:rsid w:val="005836C1"/>
    <w:rsid w:val="00584488"/>
    <w:rsid w:val="005867E6"/>
    <w:rsid w:val="00593DE9"/>
    <w:rsid w:val="00597D1F"/>
    <w:rsid w:val="005A384D"/>
    <w:rsid w:val="005A47CD"/>
    <w:rsid w:val="005A51F8"/>
    <w:rsid w:val="005A63AC"/>
    <w:rsid w:val="005B15CB"/>
    <w:rsid w:val="005D2F02"/>
    <w:rsid w:val="005D2FAD"/>
    <w:rsid w:val="005D446D"/>
    <w:rsid w:val="005D6392"/>
    <w:rsid w:val="005E7762"/>
    <w:rsid w:val="005E7EDD"/>
    <w:rsid w:val="005F050E"/>
    <w:rsid w:val="005F09AD"/>
    <w:rsid w:val="005F6D66"/>
    <w:rsid w:val="00602F46"/>
    <w:rsid w:val="00613B04"/>
    <w:rsid w:val="00622B19"/>
    <w:rsid w:val="00624CF0"/>
    <w:rsid w:val="006317C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0B16"/>
    <w:rsid w:val="006A3293"/>
    <w:rsid w:val="006B43C0"/>
    <w:rsid w:val="006C2765"/>
    <w:rsid w:val="006C2F58"/>
    <w:rsid w:val="006F20EC"/>
    <w:rsid w:val="006F647E"/>
    <w:rsid w:val="007000D7"/>
    <w:rsid w:val="007036A0"/>
    <w:rsid w:val="00713721"/>
    <w:rsid w:val="00720A5F"/>
    <w:rsid w:val="00721704"/>
    <w:rsid w:val="00723470"/>
    <w:rsid w:val="00723879"/>
    <w:rsid w:val="007267D2"/>
    <w:rsid w:val="00730EBE"/>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25F5"/>
    <w:rsid w:val="007E7304"/>
    <w:rsid w:val="00800FF1"/>
    <w:rsid w:val="008042FE"/>
    <w:rsid w:val="008057BD"/>
    <w:rsid w:val="00814F37"/>
    <w:rsid w:val="008173E1"/>
    <w:rsid w:val="008248EC"/>
    <w:rsid w:val="00832EAB"/>
    <w:rsid w:val="00833A92"/>
    <w:rsid w:val="00836621"/>
    <w:rsid w:val="0084448A"/>
    <w:rsid w:val="008542DA"/>
    <w:rsid w:val="00855545"/>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8F7605"/>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0D99"/>
    <w:rsid w:val="00AA1D34"/>
    <w:rsid w:val="00AA747D"/>
    <w:rsid w:val="00AB641B"/>
    <w:rsid w:val="00AC3B19"/>
    <w:rsid w:val="00AC433F"/>
    <w:rsid w:val="00AC5CE2"/>
    <w:rsid w:val="00AD19A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A73B6"/>
    <w:rsid w:val="00BB12D1"/>
    <w:rsid w:val="00BB6CB2"/>
    <w:rsid w:val="00BC7BDF"/>
    <w:rsid w:val="00BD140D"/>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333C"/>
    <w:rsid w:val="00C56560"/>
    <w:rsid w:val="00C57EA6"/>
    <w:rsid w:val="00C742DB"/>
    <w:rsid w:val="00C82B19"/>
    <w:rsid w:val="00C91B34"/>
    <w:rsid w:val="00C93497"/>
    <w:rsid w:val="00C97880"/>
    <w:rsid w:val="00CA056A"/>
    <w:rsid w:val="00CA1072"/>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C6E37"/>
    <w:rsid w:val="00DE63C8"/>
    <w:rsid w:val="00DE70CA"/>
    <w:rsid w:val="00DF01F4"/>
    <w:rsid w:val="00DF5C0D"/>
    <w:rsid w:val="00DF71BC"/>
    <w:rsid w:val="00E00E54"/>
    <w:rsid w:val="00E059B8"/>
    <w:rsid w:val="00E102BD"/>
    <w:rsid w:val="00E10CCA"/>
    <w:rsid w:val="00E14A65"/>
    <w:rsid w:val="00E34160"/>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4228"/>
    <w:rsid w:val="00EC7105"/>
    <w:rsid w:val="00ED23D8"/>
    <w:rsid w:val="00ED36F9"/>
    <w:rsid w:val="00EF50EA"/>
    <w:rsid w:val="00F05230"/>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9DAAA-31EB-45D6-8169-47EBCF921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3</TotalTime>
  <Pages>1</Pages>
  <Words>342</Words>
  <Characters>1953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2017-06-14T09:03:00Z</cp:lastPrinted>
  <dcterms:created xsi:type="dcterms:W3CDTF">2017-06-14T09:04:00Z</dcterms:created>
  <dcterms:modified xsi:type="dcterms:W3CDTF">2017-06-14T09:06:00Z</dcterms:modified>
</cp:coreProperties>
</file>